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E0161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Helen RETHERFELD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7017D475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Hertfordshire.</w:t>
      </w:r>
    </w:p>
    <w:p w14:paraId="5D3E6DD6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0882C9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8E1CE8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Retherfield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junior(q.v.).</w:t>
      </w:r>
    </w:p>
    <w:p w14:paraId="1AF7B97D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2C93B5A5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AC4E7D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BD932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She had a bequest in John’s Will.   (ibid.)</w:t>
      </w:r>
    </w:p>
    <w:p w14:paraId="52D80717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94D279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B52FC" w14:textId="77777777" w:rsidR="00380B37" w:rsidRDefault="00380B37" w:rsidP="00380B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51E54E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9613F" w14:textId="77777777" w:rsidR="00380B37" w:rsidRDefault="00380B37" w:rsidP="009139A6">
      <w:r>
        <w:separator/>
      </w:r>
    </w:p>
  </w:endnote>
  <w:endnote w:type="continuationSeparator" w:id="0">
    <w:p w14:paraId="4883CECF" w14:textId="77777777" w:rsidR="00380B37" w:rsidRDefault="00380B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98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BC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5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28321" w14:textId="77777777" w:rsidR="00380B37" w:rsidRDefault="00380B37" w:rsidP="009139A6">
      <w:r>
        <w:separator/>
      </w:r>
    </w:p>
  </w:footnote>
  <w:footnote w:type="continuationSeparator" w:id="0">
    <w:p w14:paraId="1F4F8BE8" w14:textId="77777777" w:rsidR="00380B37" w:rsidRDefault="00380B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B2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603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AC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B37"/>
    <w:rsid w:val="000666E0"/>
    <w:rsid w:val="002510B7"/>
    <w:rsid w:val="00380B3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89166"/>
  <w15:chartTrackingRefBased/>
  <w15:docId w15:val="{D47DEB45-4A6E-47D8-8AE5-AF367CF9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2022-03-16T20:58:00Z</dcterms:created>
  <dcterms:modified xsi:type="dcterms:W3CDTF">2022-03-16T20:58:00Z</dcterms:modified>
</cp:coreProperties>
</file>